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067BAB48" w:rsidR="00CB3F7D" w:rsidRPr="0033027D" w:rsidRDefault="00CB3F7D" w:rsidP="00CB3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8962A5">
        <w:rPr>
          <w:b/>
          <w:noProof/>
          <w:sz w:val="24"/>
        </w:rPr>
        <w:t>84</w:t>
      </w:r>
      <w:r>
        <w:rPr>
          <w:b/>
          <w:noProof/>
          <w:sz w:val="24"/>
        </w:rPr>
        <w:tab/>
      </w:r>
      <w:r w:rsidR="0080768C" w:rsidRPr="0080768C">
        <w:rPr>
          <w:b/>
          <w:noProof/>
          <w:sz w:val="24"/>
        </w:rPr>
        <w:t>RP-191195</w:t>
      </w:r>
    </w:p>
    <w:p w14:paraId="0B3DFCD9" w14:textId="6341C4B6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Newport Beach, California, US, 3 June – 6 June 2019</w:t>
      </w:r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r w:rsidR="004650CB" w:rsidRPr="00567415">
        <w:rPr>
          <w:rFonts w:eastAsia="Batang" w:cs="Arial"/>
          <w:sz w:val="18"/>
          <w:szCs w:val="18"/>
          <w:lang w:eastAsia="zh-CN"/>
        </w:rPr>
        <w:t>1</w:t>
      </w:r>
      <w:r w:rsidR="004650CB">
        <w:rPr>
          <w:rFonts w:eastAsia="Batang" w:cs="Arial"/>
          <w:sz w:val="18"/>
          <w:szCs w:val="18"/>
          <w:lang w:eastAsia="zh-CN"/>
        </w:rPr>
        <w:t>90159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5A08A0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5A08A0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5A08A0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711E9AE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5A08A0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5A08A0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5A08A0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5A08A0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5A08A0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0CCA7C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35846EE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6C565B1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4ABEDB1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75656F0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3A9073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" w:name="OLE_LINK68"/>
            <w:bookmarkStart w:id="3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2"/>
            <w:bookmarkEnd w:id="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4" w:name="OLE_LINK66"/>
            <w:bookmarkStart w:id="5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4"/>
            <w:bookmarkEnd w:id="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6" w:name="OLE_LINK86"/>
            <w:bookmarkStart w:id="7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6"/>
            <w:bookmarkEnd w:id="7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8" w:name="OLE_LINK88"/>
            <w:bookmarkStart w:id="9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8"/>
            <w:bookmarkEnd w:id="9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23A2630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0E7AA1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F59B44" w14:textId="027520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6695442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DF802" w14:textId="0763B4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1494E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8E28DD" w14:textId="2FCE3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2A79F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2A647F" w14:textId="23A4FA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4E34E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1ABD8" w14:textId="7F36CF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61907C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E5CC3A" w14:textId="7EF4E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12F3F2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BD40B0" w14:textId="33A71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5D6A7E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09C95" w14:textId="5971A7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F55D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2CB9A7" w14:textId="420DDE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76AD45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CF99B3C" w14:textId="70408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01EA9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CA119A6" w14:textId="1F4D4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EDA5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541E" w14:textId="795A4F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46FA2A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2D0119" w14:textId="063C9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067A92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8B19DF" w14:textId="274557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0FE99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C9D8B3" w14:textId="3245BE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50286B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2B737B" w14:textId="39B99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4EF18A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E6FB8F" w14:textId="235F5C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F134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D8C2E1" w14:textId="210C96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1B73A8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C03CD" w14:textId="3F172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B0133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8517B0" w14:textId="28262A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7D9A4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18D828" w14:textId="22844B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482DB0B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A303E5" w14:textId="1BE0784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459ED8F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2EFD0" w14:textId="79F725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26F619E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72D73F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46BE9E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19E213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0" w:name="OLE_LINK45"/>
            <w:bookmarkStart w:id="11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0"/>
            <w:bookmarkEnd w:id="11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5A08A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2126"/>
        <w:gridCol w:w="1985"/>
        <w:gridCol w:w="3402"/>
        <w:gridCol w:w="1417"/>
        <w:gridCol w:w="3897"/>
      </w:tblGrid>
      <w:tr w:rsidR="00E70F0F" w:rsidRPr="00654DA0" w14:paraId="64D0BC6F" w14:textId="77777777" w:rsidTr="00E70F0F">
        <w:trPr>
          <w:cantSplit/>
        </w:trPr>
        <w:tc>
          <w:tcPr>
            <w:tcW w:w="1696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2126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E70F0F" w:rsidRPr="00654DA0" w14:paraId="2E184BCE" w14:textId="77777777" w:rsidTr="00E70F0F">
        <w:trPr>
          <w:cantSplit/>
        </w:trPr>
        <w:tc>
          <w:tcPr>
            <w:tcW w:w="1696" w:type="dxa"/>
          </w:tcPr>
          <w:p w14:paraId="0B4D65BB" w14:textId="63E2E12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2126" w:type="dxa"/>
          </w:tcPr>
          <w:p w14:paraId="5881C2B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662EDC7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CC097C" w14:textId="4FA22D6D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" w:name="OLE_LINK124"/>
            <w:bookmarkStart w:id="13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14" w:name="OLE_LINK130"/>
            <w:bookmarkStart w:id="15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4"/>
            <w:bookmarkEnd w:id="1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"/>
          <w:bookmarkEnd w:id="13"/>
          <w:p w14:paraId="6494AE7D" w14:textId="5F9E524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2A-12A_n260M_UL_12A-n260M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6" w:name="OLE_LINK126"/>
            <w:bookmarkStart w:id="17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8" w:name="OLE_LINK132"/>
            <w:bookmarkStart w:id="19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8"/>
            <w:bookmarkEnd w:id="1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0" w:name="OLE_LINK155"/>
            <w:bookmarkStart w:id="21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0"/>
            <w:bookmarkEnd w:id="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2" w:name="OLE_LINK128"/>
            <w:bookmarkStart w:id="23" w:name="OLE_LINK129"/>
            <w:bookmarkEnd w:id="16"/>
            <w:bookmarkEnd w:id="1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24" w:name="OLE_LINK141"/>
            <w:bookmarkStart w:id="25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"/>
            <w:bookmarkEnd w:id="2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2"/>
          <w:bookmarkEnd w:id="23"/>
          <w:p w14:paraId="27FCF38E" w14:textId="7A08BC4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A958C51" w14:textId="77777777" w:rsidTr="00E70F0F">
        <w:trPr>
          <w:cantSplit/>
        </w:trPr>
        <w:tc>
          <w:tcPr>
            <w:tcW w:w="1696" w:type="dxa"/>
          </w:tcPr>
          <w:p w14:paraId="7520E0AB" w14:textId="1349FE5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2126" w:type="dxa"/>
          </w:tcPr>
          <w:p w14:paraId="39A860F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365947A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A1EC669" w14:textId="18ABCF0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26" w:name="OLE_LINK149"/>
            <w:bookmarkStart w:id="27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6"/>
            <w:bookmarkEnd w:id="2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281C2A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28" w:name="OLE_LINK136"/>
            <w:bookmarkStart w:id="29" w:name="OLE_LINK137"/>
            <w:bookmarkStart w:id="30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8"/>
            <w:bookmarkEnd w:id="29"/>
            <w:bookmarkEnd w:id="3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5105CD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1" w:name="OLE_LINK134"/>
            <w:bookmarkStart w:id="32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1"/>
          <w:bookmarkEnd w:id="32"/>
          <w:p w14:paraId="62EE9DEE" w14:textId="700FADF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249263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3" w:name="OLE_LINK138"/>
            <w:bookmarkStart w:id="34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3"/>
          <w:bookmarkEnd w:id="34"/>
          <w:p w14:paraId="722CC52F" w14:textId="1F00264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767C5E1" w14:textId="77777777" w:rsidTr="00E70F0F">
        <w:trPr>
          <w:cantSplit/>
        </w:trPr>
        <w:tc>
          <w:tcPr>
            <w:tcW w:w="1696" w:type="dxa"/>
          </w:tcPr>
          <w:p w14:paraId="1634DD2A" w14:textId="1FB8D73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2126" w:type="dxa"/>
          </w:tcPr>
          <w:p w14:paraId="70CEDF7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72D6B1B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16D2EF2" w14:textId="420557A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5" w:name="OLE_LINK143"/>
            <w:bookmarkStart w:id="36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35"/>
            <w:bookmarkEnd w:id="3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37" w:name="OLE_LINK145"/>
            <w:bookmarkStart w:id="38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37"/>
            <w:bookmarkEnd w:id="3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9" w:name="OLE_LINK147"/>
            <w:bookmarkStart w:id="40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41" w:name="OLE_LINK163"/>
            <w:bookmarkStart w:id="42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41"/>
            <w:bookmarkEnd w:id="4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9"/>
          <w:bookmarkEnd w:id="40"/>
          <w:p w14:paraId="2EC785E1" w14:textId="4FD78D2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B806DBA" w14:textId="77777777" w:rsidTr="00E70F0F">
        <w:trPr>
          <w:cantSplit/>
        </w:trPr>
        <w:tc>
          <w:tcPr>
            <w:tcW w:w="1696" w:type="dxa"/>
          </w:tcPr>
          <w:p w14:paraId="738AE0EA" w14:textId="59A0076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2126" w:type="dxa"/>
          </w:tcPr>
          <w:p w14:paraId="5D25C8D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5714D05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896B80" w14:textId="6A1C9CE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3" w:name="OLE_LINK165"/>
            <w:bookmarkStart w:id="44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45" w:name="OLE_LINK177"/>
            <w:bookmarkStart w:id="46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45"/>
            <w:bookmarkEnd w:id="46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7" w:name="OLE_LINK169"/>
            <w:bookmarkStart w:id="48" w:name="OLE_LINK170"/>
            <w:bookmarkEnd w:id="43"/>
            <w:bookmarkEnd w:id="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49" w:name="OLE_LINK183"/>
            <w:bookmarkStart w:id="50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49"/>
            <w:bookmarkEnd w:id="5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7"/>
          <w:bookmarkEnd w:id="48"/>
          <w:p w14:paraId="0006448C" w14:textId="7F47553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11B909C1" w14:textId="77777777" w:rsidTr="00E70F0F">
        <w:trPr>
          <w:cantSplit/>
        </w:trPr>
        <w:tc>
          <w:tcPr>
            <w:tcW w:w="1696" w:type="dxa"/>
          </w:tcPr>
          <w:p w14:paraId="540B9E84" w14:textId="33FADBF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2126" w:type="dxa"/>
          </w:tcPr>
          <w:p w14:paraId="39B3DF2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7F25A7F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2AAD327" w14:textId="05A532C0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51" w:name="OLE_LINK191"/>
            <w:bookmarkStart w:id="52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1"/>
            <w:bookmarkEnd w:id="5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3" w:name="OLE_LINK193"/>
            <w:bookmarkStart w:id="54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3"/>
          <w:bookmarkEnd w:id="54"/>
          <w:p w14:paraId="0EC0B3A9" w14:textId="421DC85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7E424BFA" w14:textId="77777777" w:rsidTr="00E70F0F">
        <w:trPr>
          <w:cantSplit/>
        </w:trPr>
        <w:tc>
          <w:tcPr>
            <w:tcW w:w="1696" w:type="dxa"/>
          </w:tcPr>
          <w:p w14:paraId="27BD6D99" w14:textId="10105758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2126" w:type="dxa"/>
          </w:tcPr>
          <w:p w14:paraId="77AF613E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1BFF68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C624189" w14:textId="56279C8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5" w:name="OLE_LINK225"/>
            <w:bookmarkStart w:id="56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57" w:name="OLE_LINK227"/>
            <w:bookmarkStart w:id="58" w:name="OLE_LINK228"/>
            <w:bookmarkStart w:id="59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7"/>
            <w:bookmarkEnd w:id="58"/>
            <w:bookmarkEnd w:id="5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5"/>
          <w:bookmarkEnd w:id="56"/>
          <w:p w14:paraId="7078F517" w14:textId="122838B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0" w:name="OLE_LINK229"/>
            <w:bookmarkStart w:id="61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0"/>
          <w:bookmarkEnd w:id="61"/>
          <w:p w14:paraId="7CA26D26" w14:textId="124E77E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EC31E1B" w14:textId="77777777" w:rsidTr="00E70F0F">
        <w:trPr>
          <w:cantSplit/>
        </w:trPr>
        <w:tc>
          <w:tcPr>
            <w:tcW w:w="1696" w:type="dxa"/>
          </w:tcPr>
          <w:p w14:paraId="0B375EB6" w14:textId="464A47F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2126" w:type="dxa"/>
          </w:tcPr>
          <w:p w14:paraId="172F2AD8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46AF853E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6978745" w14:textId="678EBA9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2" w:name="OLE_LINK232"/>
            <w:bookmarkStart w:id="63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4" w:name="OLE_LINK236"/>
            <w:bookmarkStart w:id="65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64"/>
            <w:bookmarkEnd w:id="6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2"/>
          <w:bookmarkEnd w:id="63"/>
          <w:p w14:paraId="0E2D438D" w14:textId="2187461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6" w:name="OLE_LINK242"/>
            <w:bookmarkStart w:id="67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66"/>
            <w:bookmarkEnd w:id="6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8" w:name="OLE_LINK234"/>
            <w:bookmarkStart w:id="69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68"/>
            <w:bookmarkEnd w:id="6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0" w:name="OLE_LINK238"/>
            <w:bookmarkStart w:id="71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2" w:name="OLE_LINK240"/>
            <w:bookmarkStart w:id="73" w:name="OLE_LINK241"/>
            <w:bookmarkEnd w:id="70"/>
            <w:bookmarkEnd w:id="71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4" w:name="OLE_LINK244"/>
            <w:bookmarkStart w:id="75" w:name="OLE_LINK245"/>
            <w:bookmarkEnd w:id="72"/>
            <w:bookmarkEnd w:id="7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74"/>
            <w:bookmarkEnd w:id="7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135E667" w14:textId="77777777" w:rsidTr="00E70F0F">
        <w:trPr>
          <w:cantSplit/>
        </w:trPr>
        <w:tc>
          <w:tcPr>
            <w:tcW w:w="1696" w:type="dxa"/>
          </w:tcPr>
          <w:p w14:paraId="19811084" w14:textId="08AB540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2126" w:type="dxa"/>
          </w:tcPr>
          <w:p w14:paraId="5C0341DC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7053389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AFDFE9" w14:textId="730644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6" w:name="OLE_LINK247"/>
            <w:bookmarkStart w:id="77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78" w:name="OLE_LINK249"/>
            <w:bookmarkStart w:id="79" w:name="OLE_LINK250"/>
            <w:bookmarkStart w:id="80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78"/>
            <w:bookmarkEnd w:id="79"/>
            <w:bookmarkEnd w:id="8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6"/>
          <w:bookmarkEnd w:id="77"/>
          <w:p w14:paraId="4D2DD7AB" w14:textId="71C1E1FF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81" w:name="OLE_LINK253"/>
            <w:bookmarkStart w:id="82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81"/>
            <w:bookmarkEnd w:id="8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3" w:name="OLE_LINK251"/>
            <w:bookmarkStart w:id="84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3"/>
          <w:bookmarkEnd w:id="84"/>
          <w:p w14:paraId="1F82ACE6" w14:textId="1B341B3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5" w:name="OLE_LINK255"/>
            <w:bookmarkStart w:id="86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5"/>
          <w:bookmarkEnd w:id="86"/>
          <w:p w14:paraId="49E78068" w14:textId="055565D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CC81E3F" w14:textId="77777777" w:rsidTr="00E70F0F">
        <w:trPr>
          <w:cantSplit/>
        </w:trPr>
        <w:tc>
          <w:tcPr>
            <w:tcW w:w="1696" w:type="dxa"/>
          </w:tcPr>
          <w:p w14:paraId="5C368BE7" w14:textId="7FDA525D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2126" w:type="dxa"/>
          </w:tcPr>
          <w:p w14:paraId="379AB4FF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73686E5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5CE183" w14:textId="2B4E70A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7" w:name="OLE_LINK258"/>
            <w:bookmarkStart w:id="88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89" w:name="OLE_LINK260"/>
            <w:bookmarkStart w:id="90" w:name="OLE_LINK261"/>
            <w:bookmarkStart w:id="91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89"/>
            <w:bookmarkEnd w:id="90"/>
            <w:bookmarkEnd w:id="9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7"/>
          <w:bookmarkEnd w:id="88"/>
          <w:p w14:paraId="6E44082C" w14:textId="1B0A89E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2" w:name="OLE_LINK262"/>
            <w:bookmarkStart w:id="93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2"/>
          <w:bookmarkEnd w:id="93"/>
          <w:p w14:paraId="1DFDAFCE" w14:textId="20CE49C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4" w:name="OLE_LINK265"/>
            <w:bookmarkStart w:id="95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94"/>
            <w:bookmarkEnd w:id="9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9777D44" w14:textId="77777777" w:rsidTr="00E70F0F">
        <w:trPr>
          <w:cantSplit/>
        </w:trPr>
        <w:tc>
          <w:tcPr>
            <w:tcW w:w="1696" w:type="dxa"/>
          </w:tcPr>
          <w:p w14:paraId="40D70677" w14:textId="69FAA45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2126" w:type="dxa"/>
          </w:tcPr>
          <w:p w14:paraId="4C1D588E" w14:textId="319143A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25406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1CF0E7" w14:textId="1BBCB029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241CE1C" w14:textId="77777777" w:rsidTr="00E70F0F">
        <w:trPr>
          <w:cantSplit/>
        </w:trPr>
        <w:tc>
          <w:tcPr>
            <w:tcW w:w="1696" w:type="dxa"/>
          </w:tcPr>
          <w:p w14:paraId="5B7707E3" w14:textId="1FC8BC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2126" w:type="dxa"/>
          </w:tcPr>
          <w:p w14:paraId="080D81F1" w14:textId="6BE4C79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4D7E48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BC6AFF" w14:textId="637F0D4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EA4B66E" w14:textId="77777777" w:rsidTr="00E70F0F">
        <w:trPr>
          <w:cantSplit/>
        </w:trPr>
        <w:tc>
          <w:tcPr>
            <w:tcW w:w="1696" w:type="dxa"/>
          </w:tcPr>
          <w:p w14:paraId="2E1F0D34" w14:textId="158E1A2B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2126" w:type="dxa"/>
          </w:tcPr>
          <w:p w14:paraId="18770797" w14:textId="344128C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AD7154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858A61B" w14:textId="73A496C1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A220F5B" w14:textId="77777777" w:rsidTr="00E70F0F">
        <w:trPr>
          <w:cantSplit/>
        </w:trPr>
        <w:tc>
          <w:tcPr>
            <w:tcW w:w="1696" w:type="dxa"/>
          </w:tcPr>
          <w:p w14:paraId="38D28E8D" w14:textId="6517C7D9" w:rsidR="00E70F0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2126" w:type="dxa"/>
          </w:tcPr>
          <w:p w14:paraId="234D6EA9" w14:textId="0B99071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44940762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EC15F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E70F0F" w:rsidRPr="00654DA0" w14:paraId="63C24D2B" w14:textId="77777777" w:rsidTr="00E70F0F">
        <w:trPr>
          <w:cantSplit/>
        </w:trPr>
        <w:tc>
          <w:tcPr>
            <w:tcW w:w="1696" w:type="dxa"/>
          </w:tcPr>
          <w:p w14:paraId="7ED02D52" w14:textId="0C068CD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2126" w:type="dxa"/>
          </w:tcPr>
          <w:p w14:paraId="0B365037" w14:textId="6AF1A9D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E70F0F" w:rsidRPr="000426CF" w:rsidRDefault="00251FB2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0A6695D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90481B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251FB2" w:rsidRPr="00654DA0" w14:paraId="75F815AB" w14:textId="77777777" w:rsidTr="00E70F0F">
        <w:trPr>
          <w:cantSplit/>
        </w:trPr>
        <w:tc>
          <w:tcPr>
            <w:tcW w:w="1696" w:type="dxa"/>
          </w:tcPr>
          <w:p w14:paraId="0CF77943" w14:textId="40041F5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2126" w:type="dxa"/>
          </w:tcPr>
          <w:p w14:paraId="10986D5D" w14:textId="1ADA407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5C042E2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6C95F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622E6607" w14:textId="77777777" w:rsidTr="00E70F0F">
        <w:trPr>
          <w:cantSplit/>
        </w:trPr>
        <w:tc>
          <w:tcPr>
            <w:tcW w:w="1696" w:type="dxa"/>
          </w:tcPr>
          <w:p w14:paraId="1D8D8070" w14:textId="0EC5AAE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2126" w:type="dxa"/>
          </w:tcPr>
          <w:p w14:paraId="67A89E6B" w14:textId="30E7A3D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0F1B6763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959F7D0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251FB2" w:rsidRPr="00654DA0" w14:paraId="5CBFB99D" w14:textId="77777777" w:rsidTr="00E70F0F">
        <w:trPr>
          <w:cantSplit/>
        </w:trPr>
        <w:tc>
          <w:tcPr>
            <w:tcW w:w="1696" w:type="dxa"/>
          </w:tcPr>
          <w:p w14:paraId="28F63CAE" w14:textId="359238D6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2126" w:type="dxa"/>
          </w:tcPr>
          <w:p w14:paraId="08D1A20A" w14:textId="2E9C83A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1D09F14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7AD431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51FB2" w:rsidRPr="00654DA0" w14:paraId="2ADD4E7A" w14:textId="77777777" w:rsidTr="00E70F0F">
        <w:trPr>
          <w:cantSplit/>
        </w:trPr>
        <w:tc>
          <w:tcPr>
            <w:tcW w:w="1696" w:type="dxa"/>
          </w:tcPr>
          <w:p w14:paraId="1A526B34" w14:textId="6E20D7F5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2126" w:type="dxa"/>
          </w:tcPr>
          <w:p w14:paraId="1D44A801" w14:textId="11432DF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0A9547E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4FE8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251FB2" w:rsidRPr="00654DA0" w14:paraId="04D945BC" w14:textId="77777777" w:rsidTr="00E70F0F">
        <w:trPr>
          <w:cantSplit/>
        </w:trPr>
        <w:tc>
          <w:tcPr>
            <w:tcW w:w="1696" w:type="dxa"/>
          </w:tcPr>
          <w:p w14:paraId="18F5B5B0" w14:textId="7A372B0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2126" w:type="dxa"/>
          </w:tcPr>
          <w:p w14:paraId="2642CA76" w14:textId="33ECC33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05571F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6B2E2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1A862F1D" w14:textId="77777777" w:rsidTr="00E70F0F">
        <w:trPr>
          <w:cantSplit/>
        </w:trPr>
        <w:tc>
          <w:tcPr>
            <w:tcW w:w="1696" w:type="dxa"/>
          </w:tcPr>
          <w:p w14:paraId="2E23CD90" w14:textId="2267596F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2126" w:type="dxa"/>
          </w:tcPr>
          <w:p w14:paraId="64F0865E" w14:textId="400646B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71C5068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98D5E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251FB2" w:rsidRPr="00654DA0" w14:paraId="3F1C4B60" w14:textId="77777777" w:rsidTr="00E70F0F">
        <w:trPr>
          <w:cantSplit/>
        </w:trPr>
        <w:tc>
          <w:tcPr>
            <w:tcW w:w="1696" w:type="dxa"/>
          </w:tcPr>
          <w:p w14:paraId="14A7294D" w14:textId="065F6B3E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2126" w:type="dxa"/>
          </w:tcPr>
          <w:p w14:paraId="2C5EF6E2" w14:textId="4D0A57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3ACAC16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69760A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51FB2" w:rsidRPr="000426CF" w14:paraId="3D9E6FE5" w14:textId="77777777" w:rsidTr="00E70F0F">
        <w:trPr>
          <w:cantSplit/>
        </w:trPr>
        <w:tc>
          <w:tcPr>
            <w:tcW w:w="1696" w:type="dxa"/>
          </w:tcPr>
          <w:p w14:paraId="44478545" w14:textId="59563657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2126" w:type="dxa"/>
          </w:tcPr>
          <w:p w14:paraId="17D51097" w14:textId="0C19A04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2C3927F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54617660" w14:textId="0229733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B35ED36" w14:textId="77777777" w:rsidR="00251FB2" w:rsidRPr="00C615D2" w:rsidRDefault="00251FB2" w:rsidP="00251FB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251FB2" w:rsidRPr="000426CF" w14:paraId="3D328398" w14:textId="77777777" w:rsidTr="00E70F0F">
        <w:trPr>
          <w:cantSplit/>
        </w:trPr>
        <w:tc>
          <w:tcPr>
            <w:tcW w:w="1696" w:type="dxa"/>
          </w:tcPr>
          <w:p w14:paraId="02377558" w14:textId="6060FD1A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2126" w:type="dxa"/>
          </w:tcPr>
          <w:p w14:paraId="7DBCB13C" w14:textId="4E27670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7BE7543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2EFB31B" w14:textId="107FC83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13084DB" w14:textId="77777777" w:rsidR="00251FB2" w:rsidRPr="00C615D2" w:rsidRDefault="00251FB2" w:rsidP="00251FB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E70F0F" w:rsidRPr="000426CF" w14:paraId="0F7B56DE" w14:textId="77777777" w:rsidTr="00E70F0F">
        <w:trPr>
          <w:cantSplit/>
        </w:trPr>
        <w:tc>
          <w:tcPr>
            <w:tcW w:w="1696" w:type="dxa"/>
          </w:tcPr>
          <w:p w14:paraId="55EF2C98" w14:textId="014879C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6" w:name="OLE_LINK33"/>
            <w:bookmarkStart w:id="97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96"/>
            <w:bookmarkEnd w:id="97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98" w:name="OLE_LINK82"/>
            <w:bookmarkStart w:id="99" w:name="OLE_LINK83"/>
            <w:bookmarkStart w:id="100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98"/>
            <w:bookmarkEnd w:id="99"/>
            <w:bookmarkEnd w:id="100"/>
          </w:p>
        </w:tc>
        <w:tc>
          <w:tcPr>
            <w:tcW w:w="2126" w:type="dxa"/>
          </w:tcPr>
          <w:p w14:paraId="1AC1E57E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6661DF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3D27C41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E70F0F" w:rsidRPr="000426CF" w14:paraId="091792A9" w14:textId="77777777" w:rsidTr="00E70F0F">
        <w:trPr>
          <w:cantSplit/>
        </w:trPr>
        <w:tc>
          <w:tcPr>
            <w:tcW w:w="1696" w:type="dxa"/>
          </w:tcPr>
          <w:p w14:paraId="09C04723" w14:textId="42CC762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1" w:name="OLE_LINK84"/>
            <w:bookmarkStart w:id="102" w:name="OLE_LINK85"/>
            <w:bookmarkStart w:id="103" w:name="OLE_LINK103"/>
            <w:bookmarkStart w:id="104" w:name="OLE_LINK104"/>
            <w:bookmarkStart w:id="105" w:name="OLE_LINK106"/>
            <w:bookmarkStart w:id="106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01"/>
            <w:bookmarkEnd w:id="102"/>
            <w:bookmarkEnd w:id="103"/>
            <w:bookmarkEnd w:id="104"/>
            <w:bookmarkEnd w:id="105"/>
            <w:bookmarkEnd w:id="106"/>
          </w:p>
        </w:tc>
        <w:tc>
          <w:tcPr>
            <w:tcW w:w="2126" w:type="dxa"/>
          </w:tcPr>
          <w:p w14:paraId="43BA7D9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AB062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C181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6702B107" w14:textId="77777777" w:rsidTr="00E70F0F">
        <w:trPr>
          <w:cantSplit/>
        </w:trPr>
        <w:tc>
          <w:tcPr>
            <w:tcW w:w="1696" w:type="dxa"/>
          </w:tcPr>
          <w:p w14:paraId="68621238" w14:textId="59E776B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2126" w:type="dxa"/>
          </w:tcPr>
          <w:p w14:paraId="16F31A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4A666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BB386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4806275B" w14:textId="77777777" w:rsidTr="00E70F0F">
        <w:trPr>
          <w:cantSplit/>
        </w:trPr>
        <w:tc>
          <w:tcPr>
            <w:tcW w:w="1696" w:type="dxa"/>
          </w:tcPr>
          <w:p w14:paraId="6D4E5A1E" w14:textId="624DEE7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2126" w:type="dxa"/>
          </w:tcPr>
          <w:p w14:paraId="335DA29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D0352B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387E84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E70F0F" w:rsidRPr="000426CF" w14:paraId="552B459C" w14:textId="77777777" w:rsidTr="00E70F0F">
        <w:trPr>
          <w:cantSplit/>
        </w:trPr>
        <w:tc>
          <w:tcPr>
            <w:tcW w:w="1696" w:type="dxa"/>
          </w:tcPr>
          <w:p w14:paraId="2F20B47D" w14:textId="0CB0228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2126" w:type="dxa"/>
          </w:tcPr>
          <w:p w14:paraId="1169ABF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3CB041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0DB5CE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7" w:name="OLE_LINK151"/>
            <w:bookmarkStart w:id="108" w:name="OLE_LINK152"/>
            <w:bookmarkStart w:id="109" w:name="OLE_LINK153"/>
            <w:bookmarkStart w:id="110" w:name="OLE_LINK154"/>
            <w:bookmarkStart w:id="111" w:name="OLE_LINK157"/>
            <w:bookmarkStart w:id="112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07"/>
            <w:bookmarkEnd w:id="108"/>
          </w:p>
          <w:p w14:paraId="0A88DF4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09"/>
            <w:bookmarkEnd w:id="110"/>
          </w:p>
          <w:p w14:paraId="56B7685B" w14:textId="3FEB090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11"/>
            <w:bookmarkEnd w:id="112"/>
          </w:p>
        </w:tc>
      </w:tr>
      <w:tr w:rsidR="00E70F0F" w:rsidRPr="000426CF" w14:paraId="6977B26B" w14:textId="77777777" w:rsidTr="00E70F0F">
        <w:trPr>
          <w:cantSplit/>
        </w:trPr>
        <w:tc>
          <w:tcPr>
            <w:tcW w:w="1696" w:type="dxa"/>
          </w:tcPr>
          <w:p w14:paraId="781A4C08" w14:textId="45DE4D50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2126" w:type="dxa"/>
          </w:tcPr>
          <w:p w14:paraId="36C52D2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70BAC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5ED512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3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13"/>
          </w:p>
        </w:tc>
      </w:tr>
      <w:tr w:rsidR="00E70F0F" w:rsidRPr="000426CF" w14:paraId="59B31C71" w14:textId="77777777" w:rsidTr="00E70F0F">
        <w:trPr>
          <w:cantSplit/>
        </w:trPr>
        <w:tc>
          <w:tcPr>
            <w:tcW w:w="1696" w:type="dxa"/>
          </w:tcPr>
          <w:p w14:paraId="3004A9C9" w14:textId="62A1C3A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4" w:name="OLE_LINK108"/>
            <w:bookmarkStart w:id="115" w:name="OLE_LINK109"/>
            <w:bookmarkStart w:id="116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14"/>
            <w:bookmarkEnd w:id="115"/>
            <w:bookmarkEnd w:id="116"/>
          </w:p>
        </w:tc>
        <w:tc>
          <w:tcPr>
            <w:tcW w:w="2126" w:type="dxa"/>
          </w:tcPr>
          <w:p w14:paraId="2117050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21F272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15B74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7" w:name="OLE_LINK161"/>
            <w:bookmarkStart w:id="118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17"/>
            <w:bookmarkEnd w:id="118"/>
          </w:p>
        </w:tc>
      </w:tr>
      <w:tr w:rsidR="00E70F0F" w:rsidRPr="000426CF" w14:paraId="71E36723" w14:textId="77777777" w:rsidTr="00E70F0F">
        <w:trPr>
          <w:cantSplit/>
        </w:trPr>
        <w:tc>
          <w:tcPr>
            <w:tcW w:w="1696" w:type="dxa"/>
          </w:tcPr>
          <w:p w14:paraId="47570214" w14:textId="339CBDD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9" w:name="OLE_LINK110"/>
            <w:bookmarkStart w:id="120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119"/>
            <w:bookmarkEnd w:id="120"/>
          </w:p>
        </w:tc>
        <w:tc>
          <w:tcPr>
            <w:tcW w:w="2126" w:type="dxa"/>
          </w:tcPr>
          <w:p w14:paraId="0A3BBA3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2533356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89525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21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1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C7F076" w14:textId="77777777" w:rsidTr="00E70F0F">
        <w:trPr>
          <w:cantSplit/>
        </w:trPr>
        <w:tc>
          <w:tcPr>
            <w:tcW w:w="1696" w:type="dxa"/>
          </w:tcPr>
          <w:p w14:paraId="3BF89BD5" w14:textId="243C72F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2" w:name="OLE_LINK112"/>
            <w:bookmarkStart w:id="123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122"/>
            <w:bookmarkEnd w:id="123"/>
          </w:p>
        </w:tc>
        <w:tc>
          <w:tcPr>
            <w:tcW w:w="2126" w:type="dxa"/>
          </w:tcPr>
          <w:p w14:paraId="3B26A30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EA97B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6F3550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24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4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632B83" w14:textId="77777777" w:rsidTr="00E70F0F">
        <w:trPr>
          <w:cantSplit/>
        </w:trPr>
        <w:tc>
          <w:tcPr>
            <w:tcW w:w="1696" w:type="dxa"/>
          </w:tcPr>
          <w:p w14:paraId="1F60CB97" w14:textId="30AF88C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5" w:name="OLE_LINK114"/>
            <w:bookmarkStart w:id="126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125"/>
            <w:bookmarkEnd w:id="126"/>
          </w:p>
        </w:tc>
        <w:tc>
          <w:tcPr>
            <w:tcW w:w="2126" w:type="dxa"/>
          </w:tcPr>
          <w:p w14:paraId="79C5BE4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49F23F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7413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127" w:name="OLE_LINK174"/>
            <w:bookmarkStart w:id="128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7"/>
            <w:bookmarkEnd w:id="128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E70F0F" w:rsidRPr="000426CF" w14:paraId="2AEB01A9" w14:textId="77777777" w:rsidTr="00E70F0F">
        <w:trPr>
          <w:cantSplit/>
        </w:trPr>
        <w:tc>
          <w:tcPr>
            <w:tcW w:w="1696" w:type="dxa"/>
          </w:tcPr>
          <w:p w14:paraId="05891C3B" w14:textId="4F9D37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9" w:name="OLE_LINK117"/>
            <w:bookmarkStart w:id="130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29"/>
            <w:bookmarkEnd w:id="130"/>
          </w:p>
        </w:tc>
        <w:tc>
          <w:tcPr>
            <w:tcW w:w="2126" w:type="dxa"/>
          </w:tcPr>
          <w:p w14:paraId="5BE737B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DFE86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86FD2D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1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2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13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131"/>
          </w:p>
          <w:p w14:paraId="30BEAF5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E70F0F" w:rsidRPr="000426CF" w14:paraId="4F4D8440" w14:textId="77777777" w:rsidTr="00E70F0F">
        <w:trPr>
          <w:cantSplit/>
        </w:trPr>
        <w:tc>
          <w:tcPr>
            <w:tcW w:w="1696" w:type="dxa"/>
          </w:tcPr>
          <w:p w14:paraId="14AB77F5" w14:textId="1C701F5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3" w:name="OLE_LINK119"/>
            <w:bookmarkStart w:id="134" w:name="OLE_LINK120"/>
            <w:bookmarkStart w:id="135" w:name="OLE_LINK121"/>
            <w:bookmarkStart w:id="136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33"/>
            <w:bookmarkEnd w:id="134"/>
            <w:bookmarkEnd w:id="135"/>
            <w:bookmarkEnd w:id="136"/>
          </w:p>
        </w:tc>
        <w:tc>
          <w:tcPr>
            <w:tcW w:w="2126" w:type="dxa"/>
          </w:tcPr>
          <w:p w14:paraId="77D47B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C1744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3B963F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7" w:name="OLE_LINK188"/>
            <w:bookmarkStart w:id="138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137"/>
            <w:bookmarkEnd w:id="13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139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139"/>
          </w:p>
          <w:p w14:paraId="4A3D0C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0" w:name="OLE_LINK196"/>
            <w:bookmarkStart w:id="141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140"/>
          <w:bookmarkEnd w:id="141"/>
          <w:p w14:paraId="7C05E16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2" w:name="OLE_LINK198"/>
            <w:bookmarkStart w:id="143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142"/>
            <w:bookmarkEnd w:id="143"/>
          </w:p>
        </w:tc>
      </w:tr>
      <w:tr w:rsidR="00E70F0F" w:rsidRPr="000426CF" w14:paraId="173C0544" w14:textId="77777777" w:rsidTr="00E70F0F">
        <w:trPr>
          <w:cantSplit/>
        </w:trPr>
        <w:tc>
          <w:tcPr>
            <w:tcW w:w="1696" w:type="dxa"/>
          </w:tcPr>
          <w:p w14:paraId="6BD766CF" w14:textId="46F2C5F3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44" w:name="OLE_LINK4"/>
            <w:bookmarkStart w:id="145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144"/>
            <w:bookmarkEnd w:id="145"/>
          </w:p>
        </w:tc>
        <w:tc>
          <w:tcPr>
            <w:tcW w:w="1276" w:type="dxa"/>
          </w:tcPr>
          <w:p w14:paraId="6AA0DEE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6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147" w:name="OLE_LINK1"/>
            <w:bookmarkStart w:id="148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47"/>
            <w:bookmarkEnd w:id="148"/>
          </w:p>
          <w:p w14:paraId="389540A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146"/>
          </w:p>
        </w:tc>
        <w:tc>
          <w:tcPr>
            <w:tcW w:w="2126" w:type="dxa"/>
          </w:tcPr>
          <w:p w14:paraId="35051E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1801E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C3EC7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9" w:name="OLE_LINK208"/>
            <w:bookmarkStart w:id="150" w:name="OLE_LINK209"/>
            <w:bookmarkStart w:id="151" w:name="OLE_LINK214"/>
            <w:bookmarkStart w:id="152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149"/>
            <w:bookmarkEnd w:id="150"/>
          </w:p>
          <w:p w14:paraId="23543CA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3" w:name="OLE_LINK210"/>
            <w:bookmarkStart w:id="154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5" w:name="OLE_LINK212"/>
            <w:bookmarkStart w:id="156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155"/>
          <w:bookmarkEnd w:id="156"/>
          <w:p w14:paraId="6C1C5D81" w14:textId="0E4921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151"/>
            <w:bookmarkEnd w:id="152"/>
            <w:bookmarkEnd w:id="153"/>
            <w:bookmarkEnd w:id="154"/>
          </w:p>
        </w:tc>
      </w:tr>
      <w:tr w:rsidR="00E70F0F" w:rsidRPr="000426CF" w14:paraId="71C639EC" w14:textId="77777777" w:rsidTr="00E70F0F">
        <w:trPr>
          <w:cantSplit/>
        </w:trPr>
        <w:tc>
          <w:tcPr>
            <w:tcW w:w="1696" w:type="dxa"/>
          </w:tcPr>
          <w:p w14:paraId="74A2CEA7" w14:textId="5197DF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2126" w:type="dxa"/>
          </w:tcPr>
          <w:p w14:paraId="26A12D6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5B4F1B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4D502F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7" w:name="OLE_LINK218"/>
            <w:bookmarkStart w:id="158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9" w:name="OLE_LINK216"/>
            <w:bookmarkStart w:id="160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157"/>
            <w:bookmarkEnd w:id="158"/>
            <w:bookmarkEnd w:id="159"/>
            <w:bookmarkEnd w:id="160"/>
          </w:p>
        </w:tc>
      </w:tr>
      <w:tr w:rsidR="00E70F0F" w:rsidRPr="000426CF" w14:paraId="22FEA1E4" w14:textId="77777777" w:rsidTr="00E70F0F">
        <w:trPr>
          <w:cantSplit/>
        </w:trPr>
        <w:tc>
          <w:tcPr>
            <w:tcW w:w="1696" w:type="dxa"/>
          </w:tcPr>
          <w:p w14:paraId="5CA9079F" w14:textId="00EB67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2126" w:type="dxa"/>
          </w:tcPr>
          <w:p w14:paraId="0D620E4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432B40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56B8A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161" w:name="OLE_LINK220"/>
            <w:bookmarkStart w:id="162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161"/>
            <w:bookmarkEnd w:id="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163" w:name="OLE_LINK222"/>
            <w:bookmarkStart w:id="164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63"/>
            <w:bookmarkEnd w:id="164"/>
          </w:p>
          <w:p w14:paraId="32F6E16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E70F0F" w:rsidRPr="000426CF" w14:paraId="4CC6030C" w14:textId="77777777" w:rsidTr="00E70F0F">
        <w:trPr>
          <w:cantSplit/>
        </w:trPr>
        <w:tc>
          <w:tcPr>
            <w:tcW w:w="1696" w:type="dxa"/>
          </w:tcPr>
          <w:p w14:paraId="1D957814" w14:textId="752E237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2126" w:type="dxa"/>
          </w:tcPr>
          <w:p w14:paraId="5A06C42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2F87FFF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744C6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5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6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166"/>
          </w:p>
          <w:p w14:paraId="308360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165"/>
          </w:p>
        </w:tc>
      </w:tr>
      <w:tr w:rsidR="00E70F0F" w:rsidRPr="000426CF" w14:paraId="3C5D252A" w14:textId="77777777" w:rsidTr="00E70F0F">
        <w:trPr>
          <w:cantSplit/>
        </w:trPr>
        <w:tc>
          <w:tcPr>
            <w:tcW w:w="1696" w:type="dxa"/>
          </w:tcPr>
          <w:p w14:paraId="60B9BCB7" w14:textId="10F065F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2126" w:type="dxa"/>
          </w:tcPr>
          <w:p w14:paraId="7B44ED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71B7033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0361D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DL_12A-66A-66A_n2A_UL_12A-n2A</w:t>
            </w:r>
          </w:p>
          <w:p w14:paraId="24E0F0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DL_12A-66A-66A_n2A_UL_66A-n2A</w:t>
            </w:r>
          </w:p>
          <w:p w14:paraId="647480B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DL_2A-66A-66A_n2A_UL_2A-n2A</w:t>
            </w:r>
          </w:p>
          <w:p w14:paraId="3242810A" w14:textId="647A63F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DL_2A-66A-66A_n2A_UL_66A-n2A</w:t>
            </w:r>
          </w:p>
        </w:tc>
      </w:tr>
      <w:tr w:rsidR="00E70F0F" w:rsidRPr="000426CF" w14:paraId="2C770509" w14:textId="77777777" w:rsidTr="00E70F0F">
        <w:trPr>
          <w:cantSplit/>
        </w:trPr>
        <w:tc>
          <w:tcPr>
            <w:tcW w:w="1696" w:type="dxa"/>
          </w:tcPr>
          <w:p w14:paraId="77625E65" w14:textId="0048188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1EF6C5F0" w14:textId="5B039E3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1ACF40E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96F1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E70F0F" w:rsidRPr="000426CF" w14:paraId="0D3C60AF" w14:textId="77777777" w:rsidTr="00E70F0F">
        <w:trPr>
          <w:cantSplit/>
        </w:trPr>
        <w:tc>
          <w:tcPr>
            <w:tcW w:w="1696" w:type="dxa"/>
          </w:tcPr>
          <w:p w14:paraId="6D08EC34" w14:textId="3C2AD9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198F1F56" w14:textId="075B7D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7FAD84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EBBE6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E70F0F" w:rsidRPr="000426CF" w14:paraId="30B3432C" w14:textId="77777777" w:rsidTr="00E70F0F">
        <w:trPr>
          <w:cantSplit/>
        </w:trPr>
        <w:tc>
          <w:tcPr>
            <w:tcW w:w="1696" w:type="dxa"/>
          </w:tcPr>
          <w:p w14:paraId="6055D79D" w14:textId="42DA2635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2ECB9172" w14:textId="11B0498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077F25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BCB96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E70F0F" w:rsidRPr="000426CF" w14:paraId="5C2FEFCA" w14:textId="77777777" w:rsidTr="00E70F0F">
        <w:trPr>
          <w:cantSplit/>
        </w:trPr>
        <w:tc>
          <w:tcPr>
            <w:tcW w:w="1696" w:type="dxa"/>
          </w:tcPr>
          <w:p w14:paraId="6824AAED" w14:textId="49D352E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61C1FED1" w14:textId="74CF49B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1C29DAB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B887C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E70F0F" w:rsidRPr="000426CF" w14:paraId="5B66A785" w14:textId="77777777" w:rsidTr="00E70F0F">
        <w:trPr>
          <w:cantSplit/>
        </w:trPr>
        <w:tc>
          <w:tcPr>
            <w:tcW w:w="1696" w:type="dxa"/>
          </w:tcPr>
          <w:p w14:paraId="360EFA04" w14:textId="6C861A1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39B013E0" w14:textId="5EC62E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30E608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D080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E70F0F" w:rsidRPr="000426CF" w14:paraId="5EB056E4" w14:textId="77777777" w:rsidTr="00E70F0F">
        <w:trPr>
          <w:cantSplit/>
        </w:trPr>
        <w:tc>
          <w:tcPr>
            <w:tcW w:w="1696" w:type="dxa"/>
          </w:tcPr>
          <w:p w14:paraId="0C358704" w14:textId="6726A2C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0926C145" w14:textId="4BD06A0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1C669E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E093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E70F0F" w:rsidRPr="000426CF" w14:paraId="7E1DF6B5" w14:textId="77777777" w:rsidTr="00E70F0F">
        <w:trPr>
          <w:cantSplit/>
        </w:trPr>
        <w:tc>
          <w:tcPr>
            <w:tcW w:w="1696" w:type="dxa"/>
          </w:tcPr>
          <w:p w14:paraId="2E02595F" w14:textId="7A47100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2126" w:type="dxa"/>
          </w:tcPr>
          <w:p w14:paraId="5E920E60" w14:textId="075A67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338E9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75853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E70F0F" w:rsidRPr="000426CF" w14:paraId="523D566A" w14:textId="77777777" w:rsidTr="00E70F0F">
        <w:trPr>
          <w:cantSplit/>
        </w:trPr>
        <w:tc>
          <w:tcPr>
            <w:tcW w:w="1696" w:type="dxa"/>
          </w:tcPr>
          <w:p w14:paraId="5E8E6E38" w14:textId="5A2E162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2126" w:type="dxa"/>
          </w:tcPr>
          <w:p w14:paraId="07F8B8B3" w14:textId="2ADB1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75C20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8EDA3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E70F0F" w:rsidRPr="000426CF" w14:paraId="4B30856C" w14:textId="77777777" w:rsidTr="00E70F0F">
        <w:trPr>
          <w:cantSplit/>
        </w:trPr>
        <w:tc>
          <w:tcPr>
            <w:tcW w:w="1696" w:type="dxa"/>
          </w:tcPr>
          <w:p w14:paraId="1628EFEF" w14:textId="2D7D608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2126" w:type="dxa"/>
          </w:tcPr>
          <w:p w14:paraId="017B1B28" w14:textId="5AE7A5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47063F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5C670FF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E70F0F" w:rsidRPr="000426CF" w14:paraId="1C30F17B" w14:textId="77777777" w:rsidTr="00E70F0F">
        <w:trPr>
          <w:cantSplit/>
        </w:trPr>
        <w:tc>
          <w:tcPr>
            <w:tcW w:w="1696" w:type="dxa"/>
          </w:tcPr>
          <w:p w14:paraId="1F7B5D5F" w14:textId="44CB891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DC_2A-13A-7A_n66A</w:t>
            </w:r>
          </w:p>
        </w:tc>
        <w:tc>
          <w:tcPr>
            <w:tcW w:w="1276" w:type="dxa"/>
          </w:tcPr>
          <w:p w14:paraId="4F5633D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2126" w:type="dxa"/>
          </w:tcPr>
          <w:p w14:paraId="04BB9EE6" w14:textId="509C67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720C354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65304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E70F0F" w:rsidRPr="000426CF" w14:paraId="0CC20037" w14:textId="77777777" w:rsidTr="00E70F0F">
        <w:trPr>
          <w:cantSplit/>
        </w:trPr>
        <w:tc>
          <w:tcPr>
            <w:tcW w:w="1696" w:type="dxa"/>
          </w:tcPr>
          <w:p w14:paraId="1CACBCF3" w14:textId="5DF02A9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DC_2A-13A-7A-7A_n66A</w:t>
            </w:r>
          </w:p>
        </w:tc>
        <w:tc>
          <w:tcPr>
            <w:tcW w:w="1276" w:type="dxa"/>
          </w:tcPr>
          <w:p w14:paraId="619F4E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2126" w:type="dxa"/>
          </w:tcPr>
          <w:p w14:paraId="780954B5" w14:textId="0CD0C8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3DADF0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EB830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E70F0F" w:rsidRPr="000426CF" w14:paraId="5C17E0C8" w14:textId="77777777" w:rsidTr="00E70F0F">
        <w:trPr>
          <w:cantSplit/>
        </w:trPr>
        <w:tc>
          <w:tcPr>
            <w:tcW w:w="1696" w:type="dxa"/>
          </w:tcPr>
          <w:p w14:paraId="098F028B" w14:textId="3281A5A9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DC_2A-13A-7C_n66A</w:t>
            </w:r>
          </w:p>
        </w:tc>
        <w:tc>
          <w:tcPr>
            <w:tcW w:w="1276" w:type="dxa"/>
          </w:tcPr>
          <w:p w14:paraId="32BD1E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2126" w:type="dxa"/>
          </w:tcPr>
          <w:p w14:paraId="2201C91E" w14:textId="715FAF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5462E41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0D5264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E70F0F" w:rsidRPr="000426CF" w14:paraId="59558C60" w14:textId="77777777" w:rsidTr="00E70F0F">
        <w:trPr>
          <w:cantSplit/>
        </w:trPr>
        <w:tc>
          <w:tcPr>
            <w:tcW w:w="1696" w:type="dxa"/>
          </w:tcPr>
          <w:p w14:paraId="1B173917" w14:textId="4859125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2126" w:type="dxa"/>
          </w:tcPr>
          <w:p w14:paraId="31FD01ED" w14:textId="5FEE964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2374965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AB7CD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E70F0F" w:rsidRPr="000426CF" w14:paraId="46772053" w14:textId="77777777" w:rsidTr="00E70F0F">
        <w:trPr>
          <w:cantSplit/>
        </w:trPr>
        <w:tc>
          <w:tcPr>
            <w:tcW w:w="1696" w:type="dxa"/>
          </w:tcPr>
          <w:p w14:paraId="41F7186A" w14:textId="03A8D28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2126" w:type="dxa"/>
          </w:tcPr>
          <w:p w14:paraId="10F36E5E" w14:textId="22E953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14A13C5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9434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E70F0F" w:rsidRPr="000426CF" w14:paraId="36838BF6" w14:textId="77777777" w:rsidTr="00E70F0F">
        <w:trPr>
          <w:cantSplit/>
        </w:trPr>
        <w:tc>
          <w:tcPr>
            <w:tcW w:w="1696" w:type="dxa"/>
          </w:tcPr>
          <w:p w14:paraId="631FDC21" w14:textId="46CB7AA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2126" w:type="dxa"/>
          </w:tcPr>
          <w:p w14:paraId="5540447B" w14:textId="6523BA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765658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8284A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E70F0F" w:rsidRPr="000426CF" w14:paraId="28A5259A" w14:textId="77777777" w:rsidTr="00E70F0F">
        <w:trPr>
          <w:cantSplit/>
        </w:trPr>
        <w:tc>
          <w:tcPr>
            <w:tcW w:w="1696" w:type="dxa"/>
          </w:tcPr>
          <w:p w14:paraId="6F9D35AE" w14:textId="5F3638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2126" w:type="dxa"/>
          </w:tcPr>
          <w:p w14:paraId="69346129" w14:textId="1C29A5F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342144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52B9F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E70F0F" w:rsidRPr="000426CF" w14:paraId="10221F29" w14:textId="77777777" w:rsidTr="00E70F0F">
        <w:trPr>
          <w:cantSplit/>
        </w:trPr>
        <w:tc>
          <w:tcPr>
            <w:tcW w:w="1696" w:type="dxa"/>
          </w:tcPr>
          <w:p w14:paraId="62A05D36" w14:textId="505448A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2126" w:type="dxa"/>
          </w:tcPr>
          <w:p w14:paraId="53C48944" w14:textId="59213D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42AEC6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5FB3A1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E70F0F" w:rsidRPr="000426CF" w14:paraId="3ED20FBE" w14:textId="77777777" w:rsidTr="00E70F0F">
        <w:trPr>
          <w:cantSplit/>
        </w:trPr>
        <w:tc>
          <w:tcPr>
            <w:tcW w:w="1696" w:type="dxa"/>
          </w:tcPr>
          <w:p w14:paraId="08120EB6" w14:textId="1454DC1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2126" w:type="dxa"/>
          </w:tcPr>
          <w:p w14:paraId="79D60A2F" w14:textId="5E4BC5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008A111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E6D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E70F0F" w:rsidRPr="000426CF" w14:paraId="1D2FAAA0" w14:textId="77777777" w:rsidTr="00E70F0F">
        <w:trPr>
          <w:cantSplit/>
        </w:trPr>
        <w:tc>
          <w:tcPr>
            <w:tcW w:w="1696" w:type="dxa"/>
          </w:tcPr>
          <w:p w14:paraId="1BB2CC75" w14:textId="2CA7FC4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2126" w:type="dxa"/>
          </w:tcPr>
          <w:p w14:paraId="1EA252C3" w14:textId="66EA6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7A87292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43FC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E70F0F" w:rsidRPr="000426CF" w14:paraId="413491C3" w14:textId="77777777" w:rsidTr="00E70F0F">
        <w:trPr>
          <w:cantSplit/>
        </w:trPr>
        <w:tc>
          <w:tcPr>
            <w:tcW w:w="1696" w:type="dxa"/>
          </w:tcPr>
          <w:p w14:paraId="48B1737F" w14:textId="631890C3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2126" w:type="dxa"/>
          </w:tcPr>
          <w:p w14:paraId="40430427" w14:textId="207C2A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2AE4BB5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3B26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E70F0F" w:rsidRPr="000426CF" w14:paraId="3D36DAB6" w14:textId="77777777" w:rsidTr="00E70F0F">
        <w:trPr>
          <w:cantSplit/>
        </w:trPr>
        <w:tc>
          <w:tcPr>
            <w:tcW w:w="1696" w:type="dxa"/>
          </w:tcPr>
          <w:p w14:paraId="18C8CB98" w14:textId="35AFAA1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2126" w:type="dxa"/>
          </w:tcPr>
          <w:p w14:paraId="58A8BA3D" w14:textId="3666E9D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07AC83A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441CA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372BE8" w:rsidRPr="000426CF" w14:paraId="17246CEF" w14:textId="77777777" w:rsidTr="00372BE8">
        <w:trPr>
          <w:cantSplit/>
        </w:trPr>
        <w:tc>
          <w:tcPr>
            <w:tcW w:w="1696" w:type="dxa"/>
          </w:tcPr>
          <w:p w14:paraId="4DAC742E" w14:textId="4B864D58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2126" w:type="dxa"/>
          </w:tcPr>
          <w:p w14:paraId="5C9B01B5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372BE8" w:rsidRPr="00372BE8" w:rsidRDefault="00372BE8" w:rsidP="009A1059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Pr="009A1059">
                <w:t>sebastian.thalanany@uscellular.com</w:t>
              </w:r>
            </w:hyperlink>
          </w:p>
          <w:p w14:paraId="476B1B9D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  <w:p w14:paraId="2B72761B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372BE8" w:rsidRPr="00654DA0" w14:paraId="1D0039A5" w14:textId="77777777" w:rsidTr="00E70F0F">
        <w:trPr>
          <w:cantSplit/>
        </w:trPr>
        <w:tc>
          <w:tcPr>
            <w:tcW w:w="1696" w:type="dxa"/>
          </w:tcPr>
          <w:p w14:paraId="6E2816FB" w14:textId="58C85150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2126" w:type="dxa"/>
          </w:tcPr>
          <w:p w14:paraId="1FB5FB6E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3AB4C61D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42107F3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372BE8" w:rsidRPr="00C615D2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372BE8" w:rsidRPr="00654DA0" w14:paraId="1CCEDABD" w14:textId="77777777" w:rsidTr="00E70F0F">
        <w:trPr>
          <w:cantSplit/>
        </w:trPr>
        <w:tc>
          <w:tcPr>
            <w:tcW w:w="1696" w:type="dxa"/>
          </w:tcPr>
          <w:p w14:paraId="46B01AED" w14:textId="10868B8D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122C8B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6259A3F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569D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372BE8" w:rsidRPr="00654DA0" w14:paraId="23C5C3BA" w14:textId="77777777" w:rsidTr="00E70F0F">
        <w:trPr>
          <w:cantSplit/>
        </w:trPr>
        <w:tc>
          <w:tcPr>
            <w:tcW w:w="1696" w:type="dxa"/>
          </w:tcPr>
          <w:p w14:paraId="70C14C04" w14:textId="1B6FFB8B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2126" w:type="dxa"/>
          </w:tcPr>
          <w:p w14:paraId="332A85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22FE338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1975B8" w14:textId="6F207F2D" w:rsidR="00372BE8" w:rsidRPr="009A1059" w:rsidRDefault="009A1059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372BE8" w:rsidRPr="009A1059"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="00E9137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E91371" w:rsidRPr="000426CF" w14:paraId="34A85B14" w14:textId="77777777" w:rsidTr="00CD66A4">
        <w:trPr>
          <w:cantSplit/>
        </w:trPr>
        <w:tc>
          <w:tcPr>
            <w:tcW w:w="1696" w:type="dxa"/>
          </w:tcPr>
          <w:p w14:paraId="52735009" w14:textId="77777777" w:rsidR="00E91371" w:rsidRPr="00E91371" w:rsidRDefault="00E91371" w:rsidP="00CD66A4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2126" w:type="dxa"/>
          </w:tcPr>
          <w:p w14:paraId="083EC464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E91371" w:rsidRPr="000426CF" w:rsidRDefault="00E91371" w:rsidP="00CD66A4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E91371" w:rsidRPr="000426CF" w:rsidRDefault="00E91371" w:rsidP="00CD66A4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E91371" w:rsidRPr="000426CF" w:rsidRDefault="00E91371" w:rsidP="00CD66A4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77777777" w:rsidR="00E91371" w:rsidRPr="000426CF" w:rsidRDefault="00E91371" w:rsidP="00CD66A4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B8F731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E91371" w:rsidRPr="000426CF" w:rsidRDefault="00E91371" w:rsidP="00CD66A4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372BE8" w:rsidRPr="00654DA0" w14:paraId="59694489" w14:textId="77777777" w:rsidTr="00E70F0F">
        <w:trPr>
          <w:cantSplit/>
        </w:trPr>
        <w:tc>
          <w:tcPr>
            <w:tcW w:w="1696" w:type="dxa"/>
          </w:tcPr>
          <w:p w14:paraId="44C9103D" w14:textId="29522279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2126" w:type="dxa"/>
          </w:tcPr>
          <w:p w14:paraId="017474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2A7F838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8E6C3F6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372BE8" w:rsidRPr="000426CF" w14:paraId="55804D47" w14:textId="77777777" w:rsidTr="00372BE8">
        <w:trPr>
          <w:cantSplit/>
        </w:trPr>
        <w:tc>
          <w:tcPr>
            <w:tcW w:w="1696" w:type="dxa"/>
          </w:tcPr>
          <w:p w14:paraId="71B5661A" w14:textId="51CE2E77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2126" w:type="dxa"/>
          </w:tcPr>
          <w:p w14:paraId="3E8D69B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4EB2ECE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70BFF0" w14:textId="26B5C2B7" w:rsidR="00372BE8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372BE8" w:rsidRPr="000426CF" w14:paraId="614AE6B1" w14:textId="77777777" w:rsidTr="00372BE8">
        <w:trPr>
          <w:cantSplit/>
        </w:trPr>
        <w:tc>
          <w:tcPr>
            <w:tcW w:w="1696" w:type="dxa"/>
          </w:tcPr>
          <w:p w14:paraId="362176A2" w14:textId="3DC4EBD3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2126" w:type="dxa"/>
          </w:tcPr>
          <w:p w14:paraId="12861D11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455869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018481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E91371" w:rsidRPr="000426CF" w14:paraId="1CECD74C" w14:textId="77777777" w:rsidTr="00372BE8">
        <w:trPr>
          <w:cantSplit/>
        </w:trPr>
        <w:tc>
          <w:tcPr>
            <w:tcW w:w="1696" w:type="dxa"/>
          </w:tcPr>
          <w:p w14:paraId="1181104F" w14:textId="4E0725C7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2126" w:type="dxa"/>
          </w:tcPr>
          <w:p w14:paraId="6BCBC8F8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09EF430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891D032" w14:textId="71CC7A5C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9D52709" w14:textId="77777777" w:rsidTr="00372BE8">
        <w:trPr>
          <w:cantSplit/>
        </w:trPr>
        <w:tc>
          <w:tcPr>
            <w:tcW w:w="1696" w:type="dxa"/>
          </w:tcPr>
          <w:p w14:paraId="450C3CE0" w14:textId="65CF85DC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E91371" w:rsidRPr="00251FB2" w:rsidRDefault="00E91371" w:rsidP="00251FB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2126" w:type="dxa"/>
          </w:tcPr>
          <w:p w14:paraId="63855F5F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315EC71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E52BFC" w14:textId="4C7EFF27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B4076B" w:rsidRPr="000426CF" w14:paraId="6418724E" w14:textId="77777777" w:rsidTr="00372BE8">
        <w:trPr>
          <w:cantSplit/>
        </w:trPr>
        <w:tc>
          <w:tcPr>
            <w:tcW w:w="1696" w:type="dxa"/>
          </w:tcPr>
          <w:p w14:paraId="5147387E" w14:textId="19350A6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6D1EBFD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2AE4726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904A82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B4076B" w:rsidRPr="000426CF" w14:paraId="03E09A90" w14:textId="77777777" w:rsidTr="00372BE8">
        <w:trPr>
          <w:cantSplit/>
        </w:trPr>
        <w:tc>
          <w:tcPr>
            <w:tcW w:w="1696" w:type="dxa"/>
          </w:tcPr>
          <w:p w14:paraId="18E5F5AD" w14:textId="3A68F87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7F07FB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0442F6E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0691E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B4076B" w:rsidRPr="000426CF" w14:paraId="5CC025A4" w14:textId="77777777" w:rsidTr="00372BE8">
        <w:trPr>
          <w:cantSplit/>
        </w:trPr>
        <w:tc>
          <w:tcPr>
            <w:tcW w:w="1696" w:type="dxa"/>
          </w:tcPr>
          <w:p w14:paraId="5A9640AE" w14:textId="396F263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2126" w:type="dxa"/>
          </w:tcPr>
          <w:p w14:paraId="40CB3D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5314AC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B23F41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B4076B" w:rsidRPr="000426CF" w14:paraId="242FE1A5" w14:textId="77777777" w:rsidTr="00372BE8">
        <w:trPr>
          <w:cantSplit/>
        </w:trPr>
        <w:tc>
          <w:tcPr>
            <w:tcW w:w="1696" w:type="dxa"/>
          </w:tcPr>
          <w:p w14:paraId="5270F5A5" w14:textId="02FBA4F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2126" w:type="dxa"/>
          </w:tcPr>
          <w:p w14:paraId="3C9DAC5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4C35892D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6D7143B" w14:textId="504C4CD7" w:rsidR="00B4076B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B4076B" w:rsidRPr="000426CF" w14:paraId="776CC649" w14:textId="77777777" w:rsidTr="00372BE8">
        <w:trPr>
          <w:cantSplit/>
        </w:trPr>
        <w:tc>
          <w:tcPr>
            <w:tcW w:w="1696" w:type="dxa"/>
          </w:tcPr>
          <w:p w14:paraId="5BF031FC" w14:textId="778300A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2126" w:type="dxa"/>
          </w:tcPr>
          <w:p w14:paraId="2096B6C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82CC99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3E3A1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B4076B" w:rsidRPr="000426CF" w14:paraId="0AE939BC" w14:textId="77777777" w:rsidTr="00372BE8">
        <w:trPr>
          <w:cantSplit/>
        </w:trPr>
        <w:tc>
          <w:tcPr>
            <w:tcW w:w="1696" w:type="dxa"/>
          </w:tcPr>
          <w:p w14:paraId="22FFCD31" w14:textId="28D18178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2126" w:type="dxa"/>
          </w:tcPr>
          <w:p w14:paraId="1F215E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6B1860C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451FF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B4076B" w:rsidRPr="000426CF" w14:paraId="2C667892" w14:textId="77777777" w:rsidTr="00372BE8">
        <w:trPr>
          <w:cantSplit/>
        </w:trPr>
        <w:tc>
          <w:tcPr>
            <w:tcW w:w="1696" w:type="dxa"/>
          </w:tcPr>
          <w:p w14:paraId="30588F01" w14:textId="232DBE5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2126" w:type="dxa"/>
          </w:tcPr>
          <w:p w14:paraId="6735AF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3090D68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FEF0A5" w14:textId="2F4DCC1D" w:rsidR="00B4076B" w:rsidRPr="009A1059" w:rsidRDefault="00E91371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47AE912D" w14:textId="77777777" w:rsidTr="00372BE8">
        <w:trPr>
          <w:cantSplit/>
        </w:trPr>
        <w:tc>
          <w:tcPr>
            <w:tcW w:w="1696" w:type="dxa"/>
          </w:tcPr>
          <w:p w14:paraId="722C4696" w14:textId="1055086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2126" w:type="dxa"/>
          </w:tcPr>
          <w:p w14:paraId="4B04C45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2546121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310A9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650C9880" w14:textId="77777777" w:rsidTr="00372BE8">
        <w:trPr>
          <w:cantSplit/>
        </w:trPr>
        <w:tc>
          <w:tcPr>
            <w:tcW w:w="1696" w:type="dxa"/>
          </w:tcPr>
          <w:p w14:paraId="0F045599" w14:textId="73A04F6B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10882D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453AA26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252BC3" w14:textId="12987CB9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B4076B" w:rsidRPr="000426CF" w14:paraId="7697000D" w14:textId="77777777" w:rsidTr="00372BE8">
        <w:trPr>
          <w:cantSplit/>
        </w:trPr>
        <w:tc>
          <w:tcPr>
            <w:tcW w:w="1696" w:type="dxa"/>
          </w:tcPr>
          <w:p w14:paraId="2F435D56" w14:textId="0A92B6B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2126" w:type="dxa"/>
          </w:tcPr>
          <w:p w14:paraId="71AF9EC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B0879F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F448BB" w14:textId="2F3B440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B4076B" w:rsidRPr="000426CF" w14:paraId="0B910AD4" w14:textId="77777777" w:rsidTr="00372BE8">
        <w:trPr>
          <w:cantSplit/>
        </w:trPr>
        <w:tc>
          <w:tcPr>
            <w:tcW w:w="1696" w:type="dxa"/>
          </w:tcPr>
          <w:p w14:paraId="19E9F5ED" w14:textId="6AD841B2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1A7130E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CC06AF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CD4FC9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B4076B" w:rsidRPr="000426CF" w14:paraId="281DA8AA" w14:textId="77777777" w:rsidTr="00372BE8">
        <w:trPr>
          <w:cantSplit/>
        </w:trPr>
        <w:tc>
          <w:tcPr>
            <w:tcW w:w="1696" w:type="dxa"/>
          </w:tcPr>
          <w:p w14:paraId="565912C6" w14:textId="18BFF7B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77D1402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6543AA6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ED4A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B4076B" w:rsidRPr="000426CF" w14:paraId="192AA8B8" w14:textId="77777777" w:rsidTr="00372BE8">
        <w:trPr>
          <w:cantSplit/>
        </w:trPr>
        <w:tc>
          <w:tcPr>
            <w:tcW w:w="1696" w:type="dxa"/>
          </w:tcPr>
          <w:p w14:paraId="14DC487E" w14:textId="6F74D71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2126" w:type="dxa"/>
          </w:tcPr>
          <w:p w14:paraId="598A6F9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41580CD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F1564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B4076B" w:rsidRPr="000426CF" w14:paraId="49A98C71" w14:textId="77777777" w:rsidTr="00372BE8">
        <w:trPr>
          <w:cantSplit/>
        </w:trPr>
        <w:tc>
          <w:tcPr>
            <w:tcW w:w="1696" w:type="dxa"/>
          </w:tcPr>
          <w:p w14:paraId="149750F2" w14:textId="294AE99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4FC14E7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9F9B5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BC507C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B4076B" w:rsidRPr="000426CF" w14:paraId="08F1F01C" w14:textId="77777777" w:rsidTr="00372BE8">
        <w:trPr>
          <w:cantSplit/>
        </w:trPr>
        <w:tc>
          <w:tcPr>
            <w:tcW w:w="1696" w:type="dxa"/>
          </w:tcPr>
          <w:p w14:paraId="087DA0FF" w14:textId="2339470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2126" w:type="dxa"/>
          </w:tcPr>
          <w:p w14:paraId="113F556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39587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A75E1A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B4076B" w:rsidRPr="000426CF" w14:paraId="51BF9CCC" w14:textId="77777777" w:rsidTr="00372BE8">
        <w:trPr>
          <w:cantSplit/>
        </w:trPr>
        <w:tc>
          <w:tcPr>
            <w:tcW w:w="1696" w:type="dxa"/>
          </w:tcPr>
          <w:p w14:paraId="44952A54" w14:textId="5C2E689F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2126" w:type="dxa"/>
          </w:tcPr>
          <w:p w14:paraId="5B471EF2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3C49DA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9963016" w14:textId="30590578" w:rsidR="00B4076B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A1059" w:rsidRPr="000426CF" w14:paraId="4063E9D2" w14:textId="77777777" w:rsidTr="00372BE8">
        <w:trPr>
          <w:cantSplit/>
        </w:trPr>
        <w:tc>
          <w:tcPr>
            <w:tcW w:w="1696" w:type="dxa"/>
          </w:tcPr>
          <w:p w14:paraId="3EEF3206" w14:textId="6EAD5B32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2126" w:type="dxa"/>
          </w:tcPr>
          <w:p w14:paraId="46FFCBA8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5CC28F5A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024DF5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E91371" w:rsidRPr="000426CF" w14:paraId="55405305" w14:textId="77777777" w:rsidTr="00372BE8">
        <w:trPr>
          <w:cantSplit/>
        </w:trPr>
        <w:tc>
          <w:tcPr>
            <w:tcW w:w="1696" w:type="dxa"/>
          </w:tcPr>
          <w:p w14:paraId="540DEAD7" w14:textId="2068C67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2126" w:type="dxa"/>
          </w:tcPr>
          <w:p w14:paraId="4604B9A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32B7CA8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0D4F825" w14:textId="7CE94CC1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EAC08BC" w14:textId="77777777" w:rsidTr="00372BE8">
        <w:trPr>
          <w:cantSplit/>
        </w:trPr>
        <w:tc>
          <w:tcPr>
            <w:tcW w:w="1696" w:type="dxa"/>
          </w:tcPr>
          <w:p w14:paraId="1FBDCDC5" w14:textId="708111D0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2126" w:type="dxa"/>
          </w:tcPr>
          <w:p w14:paraId="12EDB9D0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51FCFA52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AB3AF" w14:textId="3878E82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AF50CE" w:rsidRPr="000426CF" w14:paraId="49860ADF" w14:textId="77777777" w:rsidTr="00372BE8">
        <w:trPr>
          <w:cantSplit/>
        </w:trPr>
        <w:tc>
          <w:tcPr>
            <w:tcW w:w="1696" w:type="dxa"/>
          </w:tcPr>
          <w:p w14:paraId="1A3271D9" w14:textId="1F87C550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2126" w:type="dxa"/>
          </w:tcPr>
          <w:p w14:paraId="51533D0C" w14:textId="16EF78C7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707AC6A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D8FD62" w14:textId="782447E4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AF50CE" w:rsidRPr="000426CF" w14:paraId="71B81BD5" w14:textId="77777777" w:rsidTr="00372BE8">
        <w:trPr>
          <w:cantSplit/>
        </w:trPr>
        <w:tc>
          <w:tcPr>
            <w:tcW w:w="1696" w:type="dxa"/>
          </w:tcPr>
          <w:p w14:paraId="2465A4B5" w14:textId="4995DB9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2126" w:type="dxa"/>
          </w:tcPr>
          <w:p w14:paraId="5CD507B0" w14:textId="367773A8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19204C4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3C7102" w14:textId="166CC3D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EF6BFC" w:rsidRPr="000426CF" w14:paraId="6AD12E9E" w14:textId="77777777" w:rsidTr="00372BE8">
        <w:trPr>
          <w:cantSplit/>
        </w:trPr>
        <w:tc>
          <w:tcPr>
            <w:tcW w:w="1696" w:type="dxa"/>
          </w:tcPr>
          <w:p w14:paraId="52C370E9" w14:textId="5BDDB0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2126" w:type="dxa"/>
          </w:tcPr>
          <w:p w14:paraId="6BA29D74" w14:textId="28A15CA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41B208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BC1278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EF6BFC" w:rsidRPr="000426CF" w14:paraId="43E47AEC" w14:textId="77777777" w:rsidTr="00372BE8">
        <w:trPr>
          <w:cantSplit/>
        </w:trPr>
        <w:tc>
          <w:tcPr>
            <w:tcW w:w="1696" w:type="dxa"/>
          </w:tcPr>
          <w:p w14:paraId="637372CC" w14:textId="48E90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2126" w:type="dxa"/>
          </w:tcPr>
          <w:p w14:paraId="4D1777E3" w14:textId="3254AD1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0BA26F0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18B1FC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EF6BFC" w:rsidRPr="000426CF" w14:paraId="3557B4F0" w14:textId="77777777" w:rsidTr="00372BE8">
        <w:trPr>
          <w:cantSplit/>
        </w:trPr>
        <w:tc>
          <w:tcPr>
            <w:tcW w:w="1696" w:type="dxa"/>
          </w:tcPr>
          <w:p w14:paraId="6B1BC19C" w14:textId="59A0E2A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2126" w:type="dxa"/>
          </w:tcPr>
          <w:p w14:paraId="72996FF2" w14:textId="08C4FEBA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3486CE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C8746F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EF6BFC" w:rsidRPr="000426CF" w14:paraId="56F94C99" w14:textId="77777777" w:rsidTr="00372BE8">
        <w:trPr>
          <w:cantSplit/>
        </w:trPr>
        <w:tc>
          <w:tcPr>
            <w:tcW w:w="1696" w:type="dxa"/>
          </w:tcPr>
          <w:p w14:paraId="3883C1F2" w14:textId="4886B55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2126" w:type="dxa"/>
          </w:tcPr>
          <w:p w14:paraId="69A0B6E5" w14:textId="46753E2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1CC81C3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EF622A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EF6BFC" w:rsidRPr="000426CF" w14:paraId="2C0162B4" w14:textId="77777777" w:rsidTr="00372BE8">
        <w:trPr>
          <w:cantSplit/>
        </w:trPr>
        <w:tc>
          <w:tcPr>
            <w:tcW w:w="1696" w:type="dxa"/>
          </w:tcPr>
          <w:p w14:paraId="6CA1231C" w14:textId="7AD65C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2126" w:type="dxa"/>
          </w:tcPr>
          <w:p w14:paraId="5B642228" w14:textId="6AA8E3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10976DC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5ADEEF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EF6BFC" w:rsidRPr="000426CF" w14:paraId="6D806051" w14:textId="77777777" w:rsidTr="00372BE8">
        <w:trPr>
          <w:cantSplit/>
        </w:trPr>
        <w:tc>
          <w:tcPr>
            <w:tcW w:w="1696" w:type="dxa"/>
          </w:tcPr>
          <w:p w14:paraId="34F9D665" w14:textId="2AB9BBB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2126" w:type="dxa"/>
          </w:tcPr>
          <w:p w14:paraId="518A1D30" w14:textId="13ECEA2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6B3CFC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9FA193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EF6BFC" w:rsidRPr="000426CF" w14:paraId="170B3A08" w14:textId="77777777" w:rsidTr="00372BE8">
        <w:trPr>
          <w:cantSplit/>
        </w:trPr>
        <w:tc>
          <w:tcPr>
            <w:tcW w:w="1696" w:type="dxa"/>
          </w:tcPr>
          <w:p w14:paraId="13AAE15C" w14:textId="5BC26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2126" w:type="dxa"/>
          </w:tcPr>
          <w:p w14:paraId="5D919ACA" w14:textId="15A341E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6D4A6AD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AF2E31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EF6BFC" w:rsidRPr="000426CF" w14:paraId="219623D7" w14:textId="77777777" w:rsidTr="00372BE8">
        <w:trPr>
          <w:cantSplit/>
        </w:trPr>
        <w:tc>
          <w:tcPr>
            <w:tcW w:w="1696" w:type="dxa"/>
          </w:tcPr>
          <w:p w14:paraId="30D8124E" w14:textId="41558A4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2126" w:type="dxa"/>
          </w:tcPr>
          <w:p w14:paraId="641C3782" w14:textId="7AED8C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67BDE48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F5A925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EF6BFC" w:rsidRPr="000426CF" w14:paraId="63967F66" w14:textId="77777777" w:rsidTr="00372BE8">
        <w:trPr>
          <w:cantSplit/>
        </w:trPr>
        <w:tc>
          <w:tcPr>
            <w:tcW w:w="1696" w:type="dxa"/>
          </w:tcPr>
          <w:p w14:paraId="2C3F6569" w14:textId="2C18405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2126" w:type="dxa"/>
          </w:tcPr>
          <w:p w14:paraId="14FF31C7" w14:textId="69BC2828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E4947E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986A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EF6BFC" w:rsidRPr="000426CF" w14:paraId="42C4F8AB" w14:textId="77777777" w:rsidTr="00372BE8">
        <w:trPr>
          <w:cantSplit/>
        </w:trPr>
        <w:tc>
          <w:tcPr>
            <w:tcW w:w="1696" w:type="dxa"/>
          </w:tcPr>
          <w:p w14:paraId="0CB83112" w14:textId="342F49B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2126" w:type="dxa"/>
          </w:tcPr>
          <w:p w14:paraId="3FC8DB4F" w14:textId="62149DC2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62CF29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7E171B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EF6BFC" w:rsidRPr="000426CF" w14:paraId="3A04781A" w14:textId="77777777" w:rsidTr="00372BE8">
        <w:trPr>
          <w:cantSplit/>
        </w:trPr>
        <w:tc>
          <w:tcPr>
            <w:tcW w:w="1696" w:type="dxa"/>
          </w:tcPr>
          <w:p w14:paraId="2BF06CE7" w14:textId="44B6D3F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2126" w:type="dxa"/>
          </w:tcPr>
          <w:p w14:paraId="160F5F24" w14:textId="2A35E3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2729351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2E6A6BE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EF6BFC" w:rsidRPr="000426CF" w14:paraId="7F0BB8F3" w14:textId="77777777" w:rsidTr="00372BE8">
        <w:trPr>
          <w:cantSplit/>
        </w:trPr>
        <w:tc>
          <w:tcPr>
            <w:tcW w:w="1696" w:type="dxa"/>
          </w:tcPr>
          <w:p w14:paraId="6E3F0913" w14:textId="4FDCC29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2126" w:type="dxa"/>
          </w:tcPr>
          <w:p w14:paraId="19E3E6DE" w14:textId="2A02935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58A248D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4D086F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135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  <w:bookmarkStart w:id="167" w:name="_GoBack"/>
        <w:bookmarkEnd w:id="167"/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9A1059" w:rsidRDefault="009A1059">
      <w:r>
        <w:separator/>
      </w:r>
    </w:p>
  </w:endnote>
  <w:endnote w:type="continuationSeparator" w:id="0">
    <w:p w14:paraId="77383E9E" w14:textId="77777777" w:rsidR="009A1059" w:rsidRDefault="009A1059">
      <w:r>
        <w:continuationSeparator/>
      </w:r>
    </w:p>
  </w:endnote>
  <w:endnote w:type="continuationNotice" w:id="1">
    <w:p w14:paraId="342C9E4B" w14:textId="77777777" w:rsidR="009A1059" w:rsidRDefault="009A10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9A1059" w:rsidRDefault="009A1059">
      <w:r>
        <w:separator/>
      </w:r>
    </w:p>
  </w:footnote>
  <w:footnote w:type="continuationSeparator" w:id="0">
    <w:p w14:paraId="59408D5A" w14:textId="77777777" w:rsidR="009A1059" w:rsidRDefault="009A1059">
      <w:r>
        <w:continuationSeparator/>
      </w:r>
    </w:p>
  </w:footnote>
  <w:footnote w:type="continuationNotice" w:id="1">
    <w:p w14:paraId="07C62476" w14:textId="77777777" w:rsidR="009A1059" w:rsidRDefault="009A10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146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059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68" Type="http://schemas.openxmlformats.org/officeDocument/2006/relationships/hyperlink" Target="mailto:masashi.fushiki@g.sogtbank.co.jp" TargetMode="External"/><Relationship Id="rId84" Type="http://schemas.openxmlformats.org/officeDocument/2006/relationships/hyperlink" Target="mailto:marc.grant@att.com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28" Type="http://schemas.openxmlformats.org/officeDocument/2006/relationships/hyperlink" Target="mailto:marc.grant@att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marc.grant@att.com" TargetMode="External"/><Relationship Id="rId95" Type="http://schemas.openxmlformats.org/officeDocument/2006/relationships/hyperlink" Target="mailto:marc.grant@att.co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69" Type="http://schemas.openxmlformats.org/officeDocument/2006/relationships/hyperlink" Target="mailto:masashi.fushiki@g.sogtbank.co.jp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13" Type="http://schemas.openxmlformats.org/officeDocument/2006/relationships/hyperlink" Target="mailto:marc.grant@att.com" TargetMode="External"/><Relationship Id="rId118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80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16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137" Type="http://schemas.openxmlformats.org/officeDocument/2006/relationships/theme" Target="theme/theme1.xm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75" Type="http://schemas.openxmlformats.org/officeDocument/2006/relationships/hyperlink" Target="mailto:masashi.fushiki@g.sogtbank.co.jp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marc.grant@att.com" TargetMode="External"/><Relationship Id="rId96" Type="http://schemas.openxmlformats.org/officeDocument/2006/relationships/hyperlink" Target="mailto:marc.grant@att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127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fontTable" Target="fontTable.xm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BB3E1-BDF8-44DF-86B8-0D7565A6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80</Pages>
  <Words>19011</Words>
  <Characters>227378</Characters>
  <Application>Microsoft Office Word</Application>
  <DocSecurity>0</DocSecurity>
  <Lines>1894</Lines>
  <Paragraphs>491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245898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43</cp:revision>
  <cp:lastPrinted>2000-02-29T10:31:00Z</cp:lastPrinted>
  <dcterms:created xsi:type="dcterms:W3CDTF">2018-12-03T08:49:00Z</dcterms:created>
  <dcterms:modified xsi:type="dcterms:W3CDTF">2019-05-24T08:09:00Z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